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C02B2B" w:rsidP="00384E4B">
      <w:pPr>
        <w:rPr>
          <w:rFonts w:ascii="Arial" w:hAnsi="Arial" w:cs="Arial"/>
        </w:rPr>
      </w:pPr>
      <w:r w:rsidRPr="00C02B2B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5D714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D7141" w:rsidRPr="009C3DEB" w:rsidRDefault="005D71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5D7141" w:rsidRDefault="005D714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take a shower</w:t>
            </w:r>
          </w:p>
        </w:tc>
        <w:tc>
          <w:tcPr>
            <w:tcW w:w="6693" w:type="dxa"/>
          </w:tcPr>
          <w:p w:rsidR="005D7141" w:rsidRPr="009C3DEB" w:rsidRDefault="005D714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D714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D7141" w:rsidRPr="009C3DEB" w:rsidRDefault="005D71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5D7141" w:rsidRDefault="005D714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get dressed</w:t>
            </w:r>
          </w:p>
        </w:tc>
        <w:tc>
          <w:tcPr>
            <w:tcW w:w="6693" w:type="dxa"/>
          </w:tcPr>
          <w:p w:rsidR="005D7141" w:rsidRPr="009C3DEB" w:rsidRDefault="005D714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D714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D7141" w:rsidRPr="009C3DEB" w:rsidRDefault="005D714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5D7141" w:rsidRDefault="005D714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eat  breakfast</w:t>
            </w:r>
          </w:p>
        </w:tc>
        <w:tc>
          <w:tcPr>
            <w:tcW w:w="6693" w:type="dxa"/>
          </w:tcPr>
          <w:p w:rsidR="005D7141" w:rsidRPr="009C3DEB" w:rsidRDefault="005D714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D714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D7141" w:rsidRPr="009C3DEB" w:rsidRDefault="005D71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5D7141" w:rsidRDefault="005D714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read </w:t>
            </w:r>
          </w:p>
        </w:tc>
        <w:tc>
          <w:tcPr>
            <w:tcW w:w="6693" w:type="dxa"/>
          </w:tcPr>
          <w:p w:rsidR="005D7141" w:rsidRPr="009C3DEB" w:rsidRDefault="005D714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D714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D7141" w:rsidRPr="009C3DEB" w:rsidRDefault="005D71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5D7141" w:rsidRDefault="005D714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leave</w:t>
            </w:r>
          </w:p>
        </w:tc>
        <w:tc>
          <w:tcPr>
            <w:tcW w:w="6693" w:type="dxa"/>
          </w:tcPr>
          <w:p w:rsidR="005D7141" w:rsidRPr="009C3DEB" w:rsidRDefault="005D714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D714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D7141" w:rsidRPr="009C3DEB" w:rsidRDefault="005D71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5D7141" w:rsidRDefault="005D714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walk</w:t>
            </w:r>
          </w:p>
        </w:tc>
        <w:tc>
          <w:tcPr>
            <w:tcW w:w="6693" w:type="dxa"/>
          </w:tcPr>
          <w:p w:rsidR="005D7141" w:rsidRPr="009C3DEB" w:rsidRDefault="005D714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D714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D7141" w:rsidRPr="009C3DEB" w:rsidRDefault="005D71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5D7141" w:rsidRDefault="005D714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take a shower</w:t>
            </w:r>
          </w:p>
        </w:tc>
        <w:tc>
          <w:tcPr>
            <w:tcW w:w="6693" w:type="dxa"/>
          </w:tcPr>
          <w:p w:rsidR="005D7141" w:rsidRPr="009C3DEB" w:rsidRDefault="005D714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141" w:rsidRDefault="005D7141" w:rsidP="00814CB4">
      <w:r>
        <w:separator/>
      </w:r>
    </w:p>
  </w:endnote>
  <w:endnote w:type="continuationSeparator" w:id="1">
    <w:p w:rsidR="005D7141" w:rsidRDefault="005D714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141" w:rsidRDefault="005D7141" w:rsidP="00814CB4">
      <w:r>
        <w:separator/>
      </w:r>
    </w:p>
  </w:footnote>
  <w:footnote w:type="continuationSeparator" w:id="1">
    <w:p w:rsidR="005D7141" w:rsidRDefault="005D714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4F3BAD">
      <w:rPr>
        <w:rFonts w:ascii="Times New Roman" w:hAnsi="Times New Roman"/>
        <w:color w:val="4F6228" w:themeColor="accent3" w:themeShade="80"/>
        <w:sz w:val="32"/>
        <w:szCs w:val="32"/>
      </w:rPr>
      <w:t>5 Clock</w:t>
    </w:r>
    <w:r w:rsidR="00C76984">
      <w:rPr>
        <w:rFonts w:ascii="Times New Roman" w:hAnsi="Times New Roman"/>
        <w:color w:val="4F6228" w:themeColor="accent3" w:themeShade="80"/>
        <w:sz w:val="32"/>
        <w:szCs w:val="32"/>
      </w:rPr>
      <w:t xml:space="preserve"> T</w:t>
    </w:r>
    <w:r w:rsidR="004F3BAD">
      <w:rPr>
        <w:rFonts w:ascii="Times New Roman" w:hAnsi="Times New Roman"/>
        <w:color w:val="4F6228" w:themeColor="accent3" w:themeShade="80"/>
        <w:sz w:val="32"/>
        <w:szCs w:val="32"/>
      </w:rPr>
      <w:t>ime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80C55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3F91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3B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D714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0C55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02B2B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6984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2</TotalTime>
  <Pages>1</Pages>
  <Words>44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3</cp:revision>
  <cp:lastPrinted>2009-06-09T02:33:00Z</cp:lastPrinted>
  <dcterms:created xsi:type="dcterms:W3CDTF">2009-05-24T14:19:00Z</dcterms:created>
  <dcterms:modified xsi:type="dcterms:W3CDTF">2009-06-09T02:34:00Z</dcterms:modified>
</cp:coreProperties>
</file>